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0E4B03EC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DD41D2">
              <w:rPr>
                <w:rFonts w:cs="Arial"/>
                <w:color w:val="000000" w:themeColor="text1"/>
                <w:sz w:val="22"/>
              </w:rPr>
              <w:t>on publication of NG.141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3F34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42264EA3" w14:textId="1D94D3FA" w:rsidR="00096622" w:rsidRPr="00112E2C" w:rsidRDefault="00DD41D2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3F34EA">
              <w:rPr>
                <w:rFonts w:eastAsia="MS Mincho" w:cs="Arial"/>
                <w:lang w:eastAsia="ja-JP"/>
              </w:rPr>
              <w:t>URSPWI</w:t>
            </w:r>
            <w:r w:rsidR="001F4FEB" w:rsidRPr="003F34EA">
              <w:rPr>
                <w:rFonts w:eastAsia="MS Mincho" w:cs="Arial"/>
                <w:lang w:eastAsia="ja-JP"/>
              </w:rPr>
              <w:t xml:space="preserve"> </w:t>
            </w:r>
            <w:r w:rsidR="00A451CF" w:rsidRPr="003F34EA">
              <w:rPr>
                <w:rFonts w:eastAsia="MS Mincho" w:cs="Arial"/>
                <w:lang w:eastAsia="ja-JP"/>
              </w:rPr>
              <w:t>#09</w:t>
            </w:r>
          </w:p>
        </w:tc>
        <w:tc>
          <w:tcPr>
            <w:tcW w:w="2863" w:type="dxa"/>
          </w:tcPr>
          <w:p w14:paraId="42264EA4" w14:textId="3B3FE4CD" w:rsidR="00096622" w:rsidRPr="00112E2C" w:rsidRDefault="003F34EA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2024-03-20</w:t>
            </w:r>
          </w:p>
        </w:tc>
        <w:tc>
          <w:tcPr>
            <w:tcW w:w="3373" w:type="dxa"/>
          </w:tcPr>
          <w:p w14:paraId="42264EA5" w14:textId="3AA4EB3F" w:rsidR="00096622" w:rsidRPr="00112E2C" w:rsidRDefault="00DD41D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virtual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BD153E6" w:rsidR="00034316" w:rsidRPr="00112E2C" w:rsidRDefault="003F34EA" w:rsidP="00791C2F">
            <w:pPr>
              <w:pStyle w:val="TableText"/>
              <w:rPr>
                <w:rFonts w:eastAsia="MS Mincho" w:cs="Arial"/>
                <w:lang w:eastAsia="ja-JP"/>
              </w:rPr>
            </w:pPr>
            <w:r>
              <w:t>URSPWI</w:t>
            </w:r>
            <w:r w:rsidRPr="00F53AC7">
              <w:t xml:space="preserve"> 0</w:t>
            </w:r>
            <w:r>
              <w:t>9</w:t>
            </w:r>
            <w:r w:rsidRPr="00F53AC7">
              <w:t>_</w:t>
            </w:r>
            <w:r>
              <w:t>002</w:t>
            </w:r>
            <w:r w:rsidR="00F01D7D">
              <w:t>r2</w:t>
            </w:r>
          </w:p>
        </w:tc>
        <w:tc>
          <w:tcPr>
            <w:tcW w:w="2863" w:type="dxa"/>
          </w:tcPr>
          <w:p w14:paraId="42264EAF" w14:textId="4B4D755A" w:rsidR="0058060A" w:rsidRPr="00112E2C" w:rsidRDefault="003F34EA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2024-</w:t>
            </w:r>
            <w:r w:rsidR="009622B6">
              <w:rPr>
                <w:rFonts w:eastAsia="MS Mincho" w:cs="Arial"/>
                <w:lang w:eastAsia="ja-JP"/>
              </w:rPr>
              <w:t>02-28</w:t>
            </w:r>
          </w:p>
        </w:tc>
        <w:tc>
          <w:tcPr>
            <w:tcW w:w="3373" w:type="dxa"/>
          </w:tcPr>
          <w:p w14:paraId="42264EB0" w14:textId="42E46CE9" w:rsidR="0058060A" w:rsidRPr="00112E2C" w:rsidRDefault="00DD41D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Ralf Keller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64C7894" w:rsidR="0058060A" w:rsidRPr="00112E2C" w:rsidRDefault="00DD41D2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622B6">
              <w:rPr>
                <w:rFonts w:eastAsia="MS Mincho" w:cs="Arial"/>
                <w:lang w:eastAsia="ja-JP"/>
              </w:rPr>
              <w:t>URSWPI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A3BD2D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A3BD2D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427EFF" w14:paraId="42264EC5" w14:textId="77777777" w:rsidTr="0A3BD2D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2B0FA3E1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427EFF">
              <w:rPr>
                <w:rFonts w:eastAsia="MS Mincho" w:cs="Arial"/>
                <w:lang w:val="fr-BE" w:eastAsia="ja-JP"/>
              </w:rPr>
              <w:t xml:space="preserve">CT1 and </w:t>
            </w:r>
            <w:r w:rsidR="003D0092">
              <w:rPr>
                <w:rFonts w:eastAsia="MS Mincho" w:cs="Arial"/>
                <w:lang w:val="fr-BE" w:eastAsia="ja-JP"/>
              </w:rPr>
              <w:t xml:space="preserve">SA2 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B3D5950" w14:textId="0B02329B" w:rsidR="001937E2" w:rsidRDefault="00427EFF" w:rsidP="00E32805">
      <w:pPr>
        <w:rPr>
          <w:rFonts w:cs="Arial"/>
        </w:rPr>
      </w:pPr>
      <w:r w:rsidRPr="0A3BD2D9">
        <w:rPr>
          <w:rFonts w:eastAsia="Arial" w:cs="Arial"/>
        </w:rPr>
        <w:t>GSMA URSPW</w:t>
      </w:r>
      <w:r w:rsidR="0078661C" w:rsidRPr="0A3BD2D9">
        <w:rPr>
          <w:rFonts w:eastAsia="Arial" w:cs="Arial"/>
        </w:rPr>
        <w:t>I</w:t>
      </w:r>
      <w:r w:rsidR="00E32805" w:rsidRPr="0A3BD2D9">
        <w:rPr>
          <w:rFonts w:eastAsia="Arial" w:cs="Arial"/>
        </w:rPr>
        <w:t xml:space="preserve"> </w:t>
      </w:r>
      <w:r w:rsidR="001937E2" w:rsidRPr="0A3BD2D9">
        <w:rPr>
          <w:rFonts w:cs="Arial"/>
        </w:rPr>
        <w:t xml:space="preserve">would like to </w:t>
      </w:r>
      <w:r w:rsidRPr="0A3BD2D9">
        <w:rPr>
          <w:rFonts w:cs="Arial"/>
        </w:rPr>
        <w:t xml:space="preserve">inform </w:t>
      </w:r>
      <w:r w:rsidR="001937E2" w:rsidRPr="0A3BD2D9">
        <w:rPr>
          <w:rFonts w:cs="Arial"/>
        </w:rPr>
        <w:t>3GPP</w:t>
      </w:r>
      <w:r w:rsidRPr="0A3BD2D9">
        <w:rPr>
          <w:rFonts w:cs="Arial"/>
        </w:rPr>
        <w:t xml:space="preserve"> about the publication of the GSMA PRD NG.141 “URSP Guidelines”</w:t>
      </w:r>
      <w:r w:rsidR="00A201C9" w:rsidRPr="0A3BD2D9">
        <w:rPr>
          <w:rFonts w:cs="Arial"/>
        </w:rPr>
        <w:t xml:space="preserve"> </w:t>
      </w:r>
      <w:r w:rsidR="003067C2" w:rsidRPr="0A3BD2D9">
        <w:rPr>
          <w:rFonts w:cs="Arial"/>
        </w:rPr>
        <w:t>on https://www.gsma.com/</w:t>
      </w:r>
      <w:r w:rsidR="00A201C9" w:rsidRPr="0A3BD2D9">
        <w:rPr>
          <w:rFonts w:cs="Arial"/>
        </w:rPr>
        <w:t>.</w:t>
      </w:r>
    </w:p>
    <w:p w14:paraId="2027F94E" w14:textId="5B19E028" w:rsidR="00427EFF" w:rsidRDefault="00427EFF" w:rsidP="001937E2">
      <w:pPr>
        <w:rPr>
          <w:rFonts w:cs="Arial"/>
        </w:rPr>
      </w:pPr>
      <w:r>
        <w:rPr>
          <w:rFonts w:cs="Arial"/>
        </w:rPr>
        <w:t xml:space="preserve">GSMA has decided to move the definition of traffic categories from </w:t>
      </w:r>
      <w:r w:rsidR="00CB6140">
        <w:rPr>
          <w:rFonts w:cs="Arial"/>
        </w:rPr>
        <w:t xml:space="preserve">GSMA </w:t>
      </w:r>
      <w:r w:rsidR="00624C9F">
        <w:rPr>
          <w:rFonts w:cs="Arial"/>
        </w:rPr>
        <w:t>P</w:t>
      </w:r>
      <w:r w:rsidR="00CB6140">
        <w:rPr>
          <w:rFonts w:cs="Arial"/>
        </w:rPr>
        <w:t xml:space="preserve">RD </w:t>
      </w:r>
      <w:r>
        <w:rPr>
          <w:rFonts w:cs="Arial"/>
        </w:rPr>
        <w:t>NG.135 to</w:t>
      </w:r>
      <w:r w:rsidR="00CB6140">
        <w:rPr>
          <w:rFonts w:cs="Arial"/>
        </w:rPr>
        <w:t xml:space="preserve"> </w:t>
      </w:r>
      <w:r w:rsidR="00624C9F">
        <w:rPr>
          <w:rFonts w:cs="Arial"/>
        </w:rPr>
        <w:t xml:space="preserve">section </w:t>
      </w:r>
      <w:r w:rsidR="009515A4">
        <w:rPr>
          <w:rFonts w:cs="Arial"/>
        </w:rPr>
        <w:t>3.</w:t>
      </w:r>
      <w:r w:rsidR="001B2634">
        <w:rPr>
          <w:rFonts w:cs="Arial"/>
        </w:rPr>
        <w:t xml:space="preserve">8 of </w:t>
      </w:r>
      <w:r w:rsidR="00CB6140">
        <w:rPr>
          <w:rFonts w:cs="Arial"/>
        </w:rPr>
        <w:t xml:space="preserve">GSMA PRD NG.141, and that the further maintenance of the definitions will be done in </w:t>
      </w:r>
      <w:r w:rsidR="00F65034">
        <w:rPr>
          <w:rFonts w:cs="Arial"/>
        </w:rPr>
        <w:t xml:space="preserve">GSMA PRD </w:t>
      </w:r>
      <w:r w:rsidR="00CB6140">
        <w:rPr>
          <w:rFonts w:cs="Arial"/>
        </w:rPr>
        <w:t>NG.141.</w:t>
      </w:r>
      <w:r w:rsidR="001B2634">
        <w:rPr>
          <w:rFonts w:cs="Arial"/>
        </w:rPr>
        <w:t xml:space="preserve"> 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2CF40A20" w14:textId="238961A3" w:rsidR="00624C9F" w:rsidRDefault="003F5831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Kindly requests </w:t>
      </w:r>
      <w:r w:rsidR="00352CE4" w:rsidRPr="011E2B62">
        <w:rPr>
          <w:rFonts w:cs="Arial"/>
          <w:color w:val="000000" w:themeColor="text1"/>
        </w:rPr>
        <w:t xml:space="preserve">3GPP </w:t>
      </w:r>
      <w:r w:rsidR="00CB6140">
        <w:rPr>
          <w:rFonts w:cs="Arial"/>
          <w:color w:val="000000" w:themeColor="text1"/>
        </w:rPr>
        <w:t xml:space="preserve">CT1 to update its references from </w:t>
      </w:r>
      <w:r w:rsidR="001B2634">
        <w:rPr>
          <w:rFonts w:cs="Arial"/>
        </w:rPr>
        <w:t xml:space="preserve">GSMA PRD </w:t>
      </w:r>
      <w:r w:rsidR="00CB6140">
        <w:rPr>
          <w:rFonts w:cs="Arial"/>
          <w:color w:val="000000" w:themeColor="text1"/>
        </w:rPr>
        <w:t xml:space="preserve">NG.135 to </w:t>
      </w:r>
      <w:r w:rsidR="001B2634">
        <w:rPr>
          <w:rFonts w:cs="Arial"/>
        </w:rPr>
        <w:t xml:space="preserve">GSMA PRD </w:t>
      </w:r>
      <w:r w:rsidR="00CB6140">
        <w:rPr>
          <w:rFonts w:cs="Arial"/>
          <w:color w:val="000000" w:themeColor="text1"/>
        </w:rPr>
        <w:t>NG.141</w:t>
      </w:r>
      <w:r>
        <w:rPr>
          <w:rFonts w:cs="Arial"/>
          <w:color w:val="000000" w:themeColor="text1"/>
        </w:rPr>
        <w:t>.</w:t>
      </w:r>
    </w:p>
    <w:p w14:paraId="63B321E0" w14:textId="6BBE5DB1" w:rsidR="001937E2" w:rsidRPr="00EA2FF0" w:rsidRDefault="001937E2" w:rsidP="011E2B62">
      <w:pPr>
        <w:pStyle w:val="NormalParagraph"/>
        <w:spacing w:after="0"/>
        <w:rPr>
          <w:rFonts w:cs="Arial"/>
          <w:color w:val="000000" w:themeColor="text1"/>
        </w:rPr>
      </w:pP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6F872007" w:rsidR="00352CE4" w:rsidRPr="00387829" w:rsidRDefault="00192626" w:rsidP="00352CE4">
      <w:pPr>
        <w:rPr>
          <w:rFonts w:eastAsiaTheme="minorEastAsia" w:cs="Arial"/>
          <w:color w:val="000000" w:themeColor="text1"/>
          <w:lang w:eastAsia="ja-JP"/>
        </w:rPr>
      </w:pPr>
      <w:r w:rsidRPr="005A616D">
        <w:rPr>
          <w:rFonts w:eastAsiaTheme="minorEastAsia" w:cs="Arial"/>
          <w:color w:val="000000" w:themeColor="text1"/>
          <w:lang w:eastAsia="ja-JP"/>
        </w:rPr>
        <w:t>URSWI</w:t>
      </w:r>
      <w:r w:rsidR="005A2FF5" w:rsidRPr="005A616D">
        <w:rPr>
          <w:rFonts w:eastAsiaTheme="minorEastAsia" w:cs="Arial"/>
          <w:color w:val="000000" w:themeColor="text1"/>
          <w:lang w:eastAsia="ja-JP"/>
        </w:rPr>
        <w:t>#</w:t>
      </w:r>
      <w:r w:rsidRPr="005A616D">
        <w:rPr>
          <w:rFonts w:eastAsiaTheme="minorEastAsia" w:cs="Arial"/>
          <w:color w:val="000000" w:themeColor="text1"/>
          <w:lang w:eastAsia="ja-JP"/>
        </w:rPr>
        <w:t>1</w:t>
      </w:r>
      <w:r w:rsidR="005A616D">
        <w:rPr>
          <w:rFonts w:eastAsiaTheme="minorEastAsia" w:cs="Arial"/>
          <w:color w:val="000000" w:themeColor="text1"/>
          <w:lang w:eastAsia="ja-JP"/>
        </w:rPr>
        <w:t>2</w:t>
      </w:r>
      <w:r w:rsidR="003D0092" w:rsidRPr="005A616D">
        <w:rPr>
          <w:rFonts w:eastAsiaTheme="minorEastAsia" w:cs="Arial"/>
          <w:color w:val="000000" w:themeColor="text1"/>
          <w:lang w:eastAsia="ja-JP"/>
        </w:rPr>
        <w:t>:</w:t>
      </w:r>
      <w:r w:rsidR="005A2FF5" w:rsidRPr="005A616D">
        <w:rPr>
          <w:rFonts w:eastAsiaTheme="minorEastAsia" w:cs="Arial"/>
          <w:color w:val="000000" w:themeColor="text1"/>
          <w:lang w:eastAsia="ja-JP"/>
        </w:rPr>
        <w:tab/>
      </w:r>
      <w:r w:rsidR="00AD2902" w:rsidRPr="005A616D">
        <w:rPr>
          <w:rFonts w:eastAsiaTheme="minorEastAsia" w:cs="Arial"/>
          <w:color w:val="000000" w:themeColor="text1"/>
          <w:lang w:eastAsia="ja-JP"/>
        </w:rPr>
        <w:t>2</w:t>
      </w:r>
      <w:r w:rsidR="00954020">
        <w:rPr>
          <w:rFonts w:eastAsiaTheme="minorEastAsia" w:cs="Arial"/>
          <w:color w:val="000000" w:themeColor="text1"/>
          <w:lang w:eastAsia="ja-JP"/>
        </w:rPr>
        <w:t>8</w:t>
      </w:r>
      <w:r w:rsidR="00AD2902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954020">
        <w:rPr>
          <w:rFonts w:eastAsiaTheme="minorEastAsia" w:cs="Arial"/>
          <w:color w:val="000000" w:themeColor="text1"/>
          <w:lang w:eastAsia="ja-JP"/>
        </w:rPr>
        <w:t>August</w:t>
      </w:r>
      <w:r w:rsidR="00954020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352CE4" w:rsidRPr="005A616D">
        <w:rPr>
          <w:rFonts w:eastAsiaTheme="minorEastAsia" w:cs="Arial"/>
          <w:color w:val="000000" w:themeColor="text1"/>
          <w:lang w:eastAsia="ja-JP"/>
        </w:rPr>
        <w:t>2024</w:t>
      </w:r>
    </w:p>
    <w:p w14:paraId="701B88C9" w14:textId="0EB7D9E5" w:rsidR="00AC4AC2" w:rsidRPr="0099599F" w:rsidRDefault="00192626" w:rsidP="0099599F">
      <w:pPr>
        <w:rPr>
          <w:rFonts w:eastAsiaTheme="minorEastAsia" w:cs="Arial"/>
          <w:caps/>
          <w:color w:val="000000" w:themeColor="text1"/>
          <w:lang w:eastAsia="ja-JP"/>
        </w:rPr>
      </w:pPr>
      <w:r w:rsidRPr="005A616D">
        <w:rPr>
          <w:rFonts w:eastAsiaTheme="minorEastAsia" w:cs="Arial"/>
          <w:color w:val="000000" w:themeColor="text1"/>
          <w:lang w:eastAsia="ja-JP"/>
        </w:rPr>
        <w:t>URSWI#1</w:t>
      </w:r>
      <w:r w:rsidR="005A616D">
        <w:rPr>
          <w:rFonts w:eastAsiaTheme="minorEastAsia" w:cs="Arial"/>
          <w:color w:val="000000" w:themeColor="text1"/>
          <w:lang w:eastAsia="ja-JP"/>
        </w:rPr>
        <w:t>3</w:t>
      </w:r>
      <w:r w:rsidRPr="005A616D">
        <w:rPr>
          <w:rFonts w:eastAsiaTheme="minorEastAsia" w:cs="Arial"/>
          <w:color w:val="000000" w:themeColor="text1"/>
          <w:lang w:eastAsia="ja-JP"/>
        </w:rPr>
        <w:t>:</w:t>
      </w:r>
      <w:r w:rsidRPr="005A616D">
        <w:rPr>
          <w:rFonts w:eastAsiaTheme="minorEastAsia" w:cs="Arial"/>
          <w:color w:val="000000" w:themeColor="text1"/>
          <w:lang w:eastAsia="ja-JP"/>
        </w:rPr>
        <w:tab/>
      </w:r>
      <w:r w:rsidR="00485446">
        <w:rPr>
          <w:rFonts w:eastAsiaTheme="minorEastAsia" w:cs="Arial"/>
          <w:color w:val="000000" w:themeColor="text1"/>
          <w:lang w:eastAsia="ja-JP"/>
        </w:rPr>
        <w:t>13</w:t>
      </w:r>
      <w:r w:rsidR="000D14F9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485446">
        <w:rPr>
          <w:rFonts w:eastAsiaTheme="minorEastAsia" w:cs="Arial"/>
          <w:color w:val="000000" w:themeColor="text1"/>
          <w:lang w:eastAsia="ja-JP"/>
        </w:rPr>
        <w:t>September</w:t>
      </w:r>
      <w:r w:rsidR="00485446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Pr="005A616D">
        <w:rPr>
          <w:rFonts w:eastAsiaTheme="minorEastAsia" w:cs="Arial"/>
          <w:color w:val="000000" w:themeColor="text1"/>
          <w:lang w:eastAsia="ja-JP"/>
        </w:rPr>
        <w:t>2024</w:t>
      </w:r>
    </w:p>
    <w:sectPr w:rsidR="00AC4AC2" w:rsidRPr="0099599F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1B71" w14:textId="77777777" w:rsidR="00F74695" w:rsidRDefault="00F74695">
      <w:r>
        <w:separator/>
      </w:r>
    </w:p>
    <w:p w14:paraId="6943AD8B" w14:textId="77777777" w:rsidR="00F74695" w:rsidRDefault="00F74695"/>
    <w:p w14:paraId="6465921F" w14:textId="77777777" w:rsidR="00F74695" w:rsidRDefault="00F74695"/>
    <w:p w14:paraId="27A3AD4B" w14:textId="77777777" w:rsidR="00F74695" w:rsidRDefault="00F74695"/>
    <w:p w14:paraId="4D3BDDA7" w14:textId="77777777" w:rsidR="00F74695" w:rsidRDefault="00F74695"/>
    <w:p w14:paraId="0CB32D7B" w14:textId="77777777" w:rsidR="00F74695" w:rsidRDefault="00F74695"/>
    <w:p w14:paraId="50E48B0B" w14:textId="77777777" w:rsidR="00F74695" w:rsidRDefault="00F74695"/>
    <w:p w14:paraId="6AB70A26" w14:textId="77777777" w:rsidR="00F74695" w:rsidRDefault="00F74695"/>
    <w:p w14:paraId="0B0D35E4" w14:textId="77777777" w:rsidR="00F74695" w:rsidRDefault="00F74695"/>
  </w:endnote>
  <w:endnote w:type="continuationSeparator" w:id="0">
    <w:p w14:paraId="673CB465" w14:textId="77777777" w:rsidR="00F74695" w:rsidRDefault="00F74695">
      <w:r>
        <w:continuationSeparator/>
      </w:r>
    </w:p>
    <w:p w14:paraId="1EE17E21" w14:textId="77777777" w:rsidR="00F74695" w:rsidRDefault="00F74695"/>
    <w:p w14:paraId="4BB07FFE" w14:textId="77777777" w:rsidR="00F74695" w:rsidRDefault="00F74695"/>
    <w:p w14:paraId="4D2B2277" w14:textId="77777777" w:rsidR="00F74695" w:rsidRDefault="00F74695"/>
    <w:p w14:paraId="0AD61E5A" w14:textId="77777777" w:rsidR="00F74695" w:rsidRDefault="00F74695"/>
    <w:p w14:paraId="5357247B" w14:textId="77777777" w:rsidR="00F74695" w:rsidRDefault="00F74695"/>
    <w:p w14:paraId="511F6EF4" w14:textId="77777777" w:rsidR="00F74695" w:rsidRDefault="00F74695"/>
    <w:p w14:paraId="3DF0728A" w14:textId="77777777" w:rsidR="00F74695" w:rsidRDefault="00F74695"/>
    <w:p w14:paraId="4C66E130" w14:textId="77777777" w:rsidR="00F74695" w:rsidRDefault="00F74695"/>
  </w:endnote>
  <w:endnote w:type="continuationNotice" w:id="1">
    <w:p w14:paraId="3B77B6DF" w14:textId="77777777" w:rsidR="00F74695" w:rsidRDefault="00F746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A874" w14:textId="77777777" w:rsidR="00F74695" w:rsidRDefault="00F74695">
      <w:r>
        <w:separator/>
      </w:r>
    </w:p>
    <w:p w14:paraId="7C6170A2" w14:textId="77777777" w:rsidR="00F74695" w:rsidRDefault="00F74695"/>
    <w:p w14:paraId="412AF8DA" w14:textId="77777777" w:rsidR="00F74695" w:rsidRDefault="00F74695"/>
    <w:p w14:paraId="2899A2BB" w14:textId="77777777" w:rsidR="00F74695" w:rsidRDefault="00F74695"/>
    <w:p w14:paraId="2904AA1D" w14:textId="77777777" w:rsidR="00F74695" w:rsidRDefault="00F74695"/>
    <w:p w14:paraId="32FEEDA2" w14:textId="77777777" w:rsidR="00F74695" w:rsidRDefault="00F74695"/>
    <w:p w14:paraId="78EF242F" w14:textId="77777777" w:rsidR="00F74695" w:rsidRDefault="00F74695"/>
    <w:p w14:paraId="094C1218" w14:textId="77777777" w:rsidR="00F74695" w:rsidRDefault="00F74695"/>
    <w:p w14:paraId="465ECF4D" w14:textId="77777777" w:rsidR="00F74695" w:rsidRDefault="00F74695"/>
  </w:footnote>
  <w:footnote w:type="continuationSeparator" w:id="0">
    <w:p w14:paraId="426D9631" w14:textId="77777777" w:rsidR="00F74695" w:rsidRDefault="00F74695">
      <w:r>
        <w:continuationSeparator/>
      </w:r>
    </w:p>
    <w:p w14:paraId="0127A7ED" w14:textId="77777777" w:rsidR="00F74695" w:rsidRDefault="00F74695"/>
    <w:p w14:paraId="6961E591" w14:textId="77777777" w:rsidR="00F74695" w:rsidRDefault="00F74695"/>
    <w:p w14:paraId="6BB0EDE6" w14:textId="77777777" w:rsidR="00F74695" w:rsidRDefault="00F74695"/>
    <w:p w14:paraId="7DA39061" w14:textId="77777777" w:rsidR="00F74695" w:rsidRDefault="00F74695"/>
    <w:p w14:paraId="06E6D4F3" w14:textId="77777777" w:rsidR="00F74695" w:rsidRDefault="00F74695"/>
    <w:p w14:paraId="60841D8E" w14:textId="77777777" w:rsidR="00F74695" w:rsidRDefault="00F74695"/>
    <w:p w14:paraId="476EC207" w14:textId="77777777" w:rsidR="00F74695" w:rsidRDefault="00F74695"/>
    <w:p w14:paraId="7F166087" w14:textId="77777777" w:rsidR="00F74695" w:rsidRDefault="00F74695"/>
  </w:footnote>
  <w:footnote w:type="continuationNotice" w:id="1">
    <w:p w14:paraId="5339679A" w14:textId="77777777" w:rsidR="00F74695" w:rsidRDefault="00F7469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071E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14F9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367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26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2634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7C2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87829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4EA"/>
    <w:rsid w:val="003F3FE4"/>
    <w:rsid w:val="003F45A7"/>
    <w:rsid w:val="003F5817"/>
    <w:rsid w:val="003F5831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EFF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446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0B5D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A616D"/>
    <w:rsid w:val="005B03FA"/>
    <w:rsid w:val="005B1030"/>
    <w:rsid w:val="005B665E"/>
    <w:rsid w:val="005C15E5"/>
    <w:rsid w:val="005C2444"/>
    <w:rsid w:val="005C3565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4C9F"/>
    <w:rsid w:val="0062550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60E6"/>
    <w:rsid w:val="0078661C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55FD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8A1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CFB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15A4"/>
    <w:rsid w:val="00954020"/>
    <w:rsid w:val="0095415E"/>
    <w:rsid w:val="00954346"/>
    <w:rsid w:val="00954A09"/>
    <w:rsid w:val="00960D4C"/>
    <w:rsid w:val="0096116E"/>
    <w:rsid w:val="009622B6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599F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D692D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C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3E83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1CF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290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55E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40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1D2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54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1D7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61EAE"/>
    <w:rsid w:val="00F62B12"/>
    <w:rsid w:val="00F63AD7"/>
    <w:rsid w:val="00F65034"/>
    <w:rsid w:val="00F658E1"/>
    <w:rsid w:val="00F66202"/>
    <w:rsid w:val="00F66846"/>
    <w:rsid w:val="00F67C10"/>
    <w:rsid w:val="00F71677"/>
    <w:rsid w:val="00F71E7D"/>
    <w:rsid w:val="00F72F2B"/>
    <w:rsid w:val="00F74695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3909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3BD2D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3758C"/>
    <w:rsid w:val="000C3787"/>
    <w:rsid w:val="001733CB"/>
    <w:rsid w:val="00197E76"/>
    <w:rsid w:val="001B03E4"/>
    <w:rsid w:val="001E5DB8"/>
    <w:rsid w:val="001E6675"/>
    <w:rsid w:val="001F24E9"/>
    <w:rsid w:val="002036B2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B0BDD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01B11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C74C9-D2C2-4846-AA69-ECEDB9A9A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Nokia Oyj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ralf.keller@ericsson.com</dc:creator>
  <cp:keywords/>
  <cp:lastModifiedBy>Wayne Cutler</cp:lastModifiedBy>
  <cp:revision>3</cp:revision>
  <cp:lastPrinted>2023-10-04T14:40:00Z</cp:lastPrinted>
  <dcterms:created xsi:type="dcterms:W3CDTF">2024-06-06T11:58:00Z</dcterms:created>
  <dcterms:modified xsi:type="dcterms:W3CDTF">2024-06-06T12:16:00Z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